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7A79" w14:textId="1A5662F4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RESE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F1EF3EB" w14:textId="088761BB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Lewes, Sussex.</w:t>
      </w:r>
    </w:p>
    <w:p w14:paraId="4CBCF61C" w14:textId="083A77D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41EDD" w14:textId="0CF0E120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D11FA0" w14:textId="7777777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May1478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Cokkes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Lewes, Sussex(q.v.), gifted his goods and chattels to him,</w:t>
      </w:r>
    </w:p>
    <w:p w14:paraId="5CB71A56" w14:textId="7777777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Cobold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Chirche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</w:t>
      </w:r>
    </w:p>
    <w:p w14:paraId="777A2D94" w14:textId="50A81F4C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haberdasher(q.v.), and </w:t>
      </w:r>
      <w:r>
        <w:rPr>
          <w:rFonts w:ascii="Times New Roman" w:hAnsi="Times New Roman" w:cs="Times New Roman"/>
          <w:sz w:val="24"/>
          <w:szCs w:val="24"/>
        </w:rPr>
        <w:t>Thomas Hill of London, Alderman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25338CE4" w14:textId="7777777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p.109)</w:t>
      </w:r>
    </w:p>
    <w:p w14:paraId="45B0BFB3" w14:textId="7777777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70AB3" w14:textId="7777777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22323F" w14:textId="77777777" w:rsid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2021</w:t>
      </w:r>
    </w:p>
    <w:p w14:paraId="0FF93E21" w14:textId="77777777" w:rsidR="009B1F61" w:rsidRP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F09E9" w14:textId="77777777" w:rsidR="009B1F61" w:rsidRPr="009B1F61" w:rsidRDefault="009B1F61" w:rsidP="009B1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20CA5" w14:textId="77777777" w:rsidR="009B1F61" w:rsidRPr="009B1F61" w:rsidRDefault="009B1F6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B1F61" w:rsidRPr="009B1F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A5BD1" w14:textId="77777777" w:rsidR="00E17E4D" w:rsidRDefault="00E17E4D" w:rsidP="009139A6">
      <w:r>
        <w:separator/>
      </w:r>
    </w:p>
  </w:endnote>
  <w:endnote w:type="continuationSeparator" w:id="0">
    <w:p w14:paraId="6CD08B77" w14:textId="77777777" w:rsidR="00E17E4D" w:rsidRDefault="00E17E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B8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B5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A8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5FC8" w14:textId="77777777" w:rsidR="00E17E4D" w:rsidRDefault="00E17E4D" w:rsidP="009139A6">
      <w:r>
        <w:separator/>
      </w:r>
    </w:p>
  </w:footnote>
  <w:footnote w:type="continuationSeparator" w:id="0">
    <w:p w14:paraId="1638A719" w14:textId="77777777" w:rsidR="00E17E4D" w:rsidRDefault="00E17E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16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F54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51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4D"/>
    <w:rsid w:val="000666E0"/>
    <w:rsid w:val="002510B7"/>
    <w:rsid w:val="005C130B"/>
    <w:rsid w:val="00826F5C"/>
    <w:rsid w:val="009139A6"/>
    <w:rsid w:val="009448BB"/>
    <w:rsid w:val="009B1F61"/>
    <w:rsid w:val="00A0741C"/>
    <w:rsid w:val="00A3176C"/>
    <w:rsid w:val="00AE65F8"/>
    <w:rsid w:val="00BA00AB"/>
    <w:rsid w:val="00CB4ED9"/>
    <w:rsid w:val="00E17E4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722B9"/>
  <w15:chartTrackingRefBased/>
  <w15:docId w15:val="{F59D509F-10D0-40FD-864B-5CB968B9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2021-09-09T15:42:00Z</dcterms:created>
  <dcterms:modified xsi:type="dcterms:W3CDTF">2021-09-09T16:24:00Z</dcterms:modified>
</cp:coreProperties>
</file>